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Pr="00E21649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proofErr w:type="gramStart"/>
      <w:r w:rsidRPr="00E21649">
        <w:rPr>
          <w:rFonts w:ascii="Arial" w:eastAsia="MS Mincho" w:hAnsi="Arial" w:cs="Arial"/>
          <w:b/>
          <w:bCs/>
          <w:sz w:val="20"/>
          <w:szCs w:val="20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F1149" w:rsidRPr="00E21649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E21649">
        <w:rPr>
          <w:rFonts w:ascii="Arial" w:eastAsia="MS Mincho" w:hAnsi="Arial" w:cs="Arial"/>
          <w:b/>
          <w:bCs/>
          <w:sz w:val="20"/>
          <w:szCs w:val="20"/>
        </w:rPr>
        <w:t xml:space="preserve">соответствии с требованиями ГОСТ </w:t>
      </w:r>
      <w:proofErr w:type="gramStart"/>
      <w:r w:rsidRPr="00E21649">
        <w:rPr>
          <w:rFonts w:ascii="Arial" w:eastAsia="MS Mincho" w:hAnsi="Arial" w:cs="Arial"/>
          <w:b/>
          <w:bCs/>
          <w:sz w:val="20"/>
          <w:szCs w:val="20"/>
        </w:rPr>
        <w:t>Р</w:t>
      </w:r>
      <w:proofErr w:type="gramEnd"/>
      <w:r w:rsidRPr="00E21649">
        <w:rPr>
          <w:rFonts w:ascii="Arial" w:eastAsia="MS Mincho" w:hAnsi="Arial" w:cs="Arial"/>
          <w:b/>
          <w:bCs/>
          <w:sz w:val="20"/>
          <w:szCs w:val="20"/>
        </w:rPr>
        <w:t xml:space="preserve"> 52290-2004)</w:t>
      </w:r>
    </w:p>
    <w:p w:rsidR="001842E0" w:rsidRPr="00E21649" w:rsidRDefault="00E21649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r w:rsidRPr="00E21649">
        <w:rPr>
          <w:rFonts w:ascii="Arial" w:eastAsia="MS Mincho" w:hAnsi="Arial" w:cs="Arial"/>
          <w:b/>
          <w:bCs/>
          <w:i/>
          <w:iCs/>
          <w:sz w:val="20"/>
          <w:szCs w:val="20"/>
        </w:rPr>
        <w:t>переулок Садовый</w:t>
      </w:r>
    </w:p>
    <w:p w:rsidR="001842E0" w:rsidRPr="00E21649" w:rsidRDefault="001842E0">
      <w:pPr>
        <w:pStyle w:val="1"/>
        <w:rPr>
          <w:i/>
          <w:iCs/>
          <w:sz w:val="20"/>
          <w:szCs w:val="20"/>
        </w:rPr>
      </w:pPr>
      <w:r w:rsidRPr="00E21649">
        <w:rPr>
          <w:sz w:val="20"/>
          <w:szCs w:val="20"/>
        </w:rPr>
        <w:t>Протяженность участка –</w:t>
      </w:r>
      <w:r w:rsidRPr="00E21649">
        <w:rPr>
          <w:i/>
          <w:iCs/>
          <w:sz w:val="20"/>
          <w:szCs w:val="20"/>
        </w:rPr>
        <w:t xml:space="preserve"> </w:t>
      </w:r>
      <w:bookmarkStart w:id="1" w:name="FROMTO"/>
      <w:bookmarkEnd w:id="1"/>
      <w:r w:rsidR="00E21649" w:rsidRPr="00E21649">
        <w:rPr>
          <w:i/>
          <w:iCs/>
          <w:sz w:val="20"/>
          <w:szCs w:val="20"/>
        </w:rPr>
        <w:t>От 0+0 до 0+339</w:t>
      </w:r>
    </w:p>
    <w:p w:rsidR="001842E0" w:rsidRPr="00E21649" w:rsidRDefault="001842E0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E21649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E21649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1842E0" w:rsidRPr="00E21649" w:rsidRDefault="001842E0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31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11"/>
        <w:gridCol w:w="1540"/>
        <w:gridCol w:w="1438"/>
        <w:gridCol w:w="1026"/>
        <w:gridCol w:w="1438"/>
        <w:gridCol w:w="821"/>
        <w:gridCol w:w="1129"/>
        <w:gridCol w:w="924"/>
        <w:gridCol w:w="718"/>
        <w:gridCol w:w="873"/>
      </w:tblGrid>
      <w:tr w:rsidR="00E21649" w:rsidRPr="00E21649" w:rsidTr="00CF0160">
        <w:trPr>
          <w:trHeight w:val="20"/>
          <w:tblHeader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Номер знака по ГОСТ </w:t>
            </w:r>
            <w:proofErr w:type="gramStart"/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Р</w:t>
            </w:r>
            <w:proofErr w:type="gramEnd"/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52290-2004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Типоразмер знака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Площадь знаков, м</w:t>
            </w:r>
            <w:proofErr w:type="gramStart"/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proofErr w:type="gramEnd"/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(для знаков индивидуального проектирования)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Адрес (</w:t>
            </w:r>
            <w:proofErr w:type="spellStart"/>
            <w:proofErr w:type="gramStart"/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+м</w:t>
            </w:r>
            <w:proofErr w:type="spellEnd"/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Установлено / требуется установить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Месторасположение</w:t>
            </w:r>
          </w:p>
        </w:tc>
      </w:tr>
      <w:tr w:rsidR="00E21649" w:rsidRPr="00E21649" w:rsidTr="00CF0160">
        <w:trPr>
          <w:trHeight w:val="20"/>
          <w:tblHeader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E21649" w:rsidRPr="00E21649" w:rsidTr="00CF0160">
        <w:trPr>
          <w:trHeight w:val="20"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sz w:val="20"/>
                <w:szCs w:val="20"/>
              </w:rPr>
              <w:t>Знаки приоритета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649" w:rsidRPr="00E21649" w:rsidTr="00CF0160">
        <w:trPr>
          <w:trHeight w:val="20"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0+12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E21649" w:rsidRPr="00E21649" w:rsidTr="00CF0160">
        <w:trPr>
          <w:trHeight w:val="20"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0+155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649" w:rsidRPr="00E21649" w:rsidTr="00CF0160">
        <w:trPr>
          <w:trHeight w:val="20"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0+179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E21649" w:rsidRPr="00E21649" w:rsidTr="00CF0160">
        <w:trPr>
          <w:trHeight w:val="20"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649" w:rsidRPr="00E21649" w:rsidTr="00CF0160">
        <w:trPr>
          <w:trHeight w:val="20"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649" w:rsidRPr="00E21649" w:rsidTr="00CF0160">
        <w:trPr>
          <w:trHeight w:val="20"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649" w:rsidRPr="00E21649" w:rsidTr="00CF0160">
        <w:trPr>
          <w:trHeight w:val="20"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sz w:val="20"/>
                <w:szCs w:val="20"/>
              </w:rPr>
              <w:t>Всего установлено: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649" w:rsidRPr="00E21649" w:rsidTr="00CF0160">
        <w:trPr>
          <w:trHeight w:val="20"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sz w:val="20"/>
                <w:szCs w:val="20"/>
              </w:rPr>
              <w:t>Всего требуется: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649" w:rsidRPr="00E21649" w:rsidRDefault="00E216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649" w:rsidRPr="00E21649" w:rsidTr="00CF0160">
        <w:trPr>
          <w:trHeight w:val="20"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 w:rsidP="00E21649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E21649" w:rsidP="00E216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1649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E21649" w:rsidP="00E21649">
            <w:pPr>
              <w:rPr>
                <w:rFonts w:ascii="Arial" w:hAnsi="Arial" w:cs="Arial"/>
                <w:sz w:val="20"/>
                <w:szCs w:val="20"/>
              </w:rPr>
            </w:pPr>
            <w:r w:rsidRPr="00E2164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 w:rsidP="00E21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21649" w:rsidRDefault="00184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CF0160" w:rsidRDefault="00CF0160">
      <w:pPr>
        <w:pStyle w:val="a3"/>
        <w:rPr>
          <w:rFonts w:eastAsia="MS Mincho"/>
        </w:rPr>
      </w:pPr>
    </w:p>
    <w:p w:rsidR="00CF0160" w:rsidRDefault="00CF0160">
      <w:pPr>
        <w:pStyle w:val="a3"/>
        <w:rPr>
          <w:rFonts w:eastAsia="MS Mincho"/>
        </w:rPr>
      </w:pPr>
    </w:p>
    <w:p w:rsidR="00CF0160" w:rsidRPr="00CF0160" w:rsidRDefault="00CF0160" w:rsidP="00CF0160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CF0160">
        <w:rPr>
          <w:rFonts w:ascii="Arial" w:hAnsi="Arial" w:cs="Arial"/>
          <w:b/>
          <w:bCs/>
          <w:sz w:val="20"/>
          <w:szCs w:val="20"/>
        </w:rPr>
        <w:t>Ведомость размещения искусственного освещения</w:t>
      </w:r>
    </w:p>
    <w:p w:rsidR="00CF0160" w:rsidRPr="00CF0160" w:rsidRDefault="00CF0160" w:rsidP="00CF0160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CF0160">
        <w:rPr>
          <w:rFonts w:ascii="Arial" w:eastAsia="MS Mincho" w:hAnsi="Arial" w:cs="Arial"/>
          <w:b/>
          <w:bCs/>
          <w:i/>
          <w:iCs/>
          <w:sz w:val="20"/>
          <w:szCs w:val="20"/>
        </w:rPr>
        <w:t>переулок Садовый</w:t>
      </w:r>
    </w:p>
    <w:p w:rsidR="00CF0160" w:rsidRPr="00CF0160" w:rsidRDefault="00CF0160" w:rsidP="00CF0160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CF0160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CF0160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0+339</w:t>
      </w:r>
    </w:p>
    <w:p w:rsidR="00CF0160" w:rsidRPr="00CF0160" w:rsidRDefault="00CF0160" w:rsidP="00CF0160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CF0160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CF0160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CF0160" w:rsidRPr="00CF0160" w:rsidRDefault="00CF0160" w:rsidP="00CF0160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984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75"/>
        <w:gridCol w:w="918"/>
        <w:gridCol w:w="918"/>
        <w:gridCol w:w="1606"/>
        <w:gridCol w:w="1262"/>
        <w:gridCol w:w="2066"/>
        <w:gridCol w:w="1377"/>
        <w:gridCol w:w="1262"/>
      </w:tblGrid>
      <w:tr w:rsidR="00CF0160" w:rsidRPr="00CF0160" w:rsidTr="003940CC">
        <w:trPr>
          <w:cantSplit/>
          <w:trHeight w:val="19"/>
          <w:tblHeader/>
          <w:jc w:val="center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4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F0160" w:rsidRPr="00CF0160" w:rsidTr="003940CC">
        <w:trPr>
          <w:trHeight w:val="19"/>
          <w:tblHeader/>
          <w:jc w:val="center"/>
        </w:trPr>
        <w:tc>
          <w:tcPr>
            <w:tcW w:w="57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1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91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60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262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опор \ светильников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  <w:tc>
          <w:tcPr>
            <w:tcW w:w="126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</w:tr>
      <w:tr w:rsidR="00CF0160" w:rsidRPr="00CF0160" w:rsidTr="003940CC">
        <w:trPr>
          <w:trHeight w:val="19"/>
          <w:tblHeader/>
          <w:jc w:val="center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CF0160" w:rsidRPr="00CF0160" w:rsidTr="003940CC">
        <w:trPr>
          <w:trHeight w:val="19"/>
          <w:jc w:val="center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8/8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283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163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0160" w:rsidRPr="00CF0160" w:rsidTr="003940CC">
        <w:trPr>
          <w:trHeight w:val="19"/>
          <w:jc w:val="center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0+17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0+300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8/8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283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163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</w:tr>
    </w:tbl>
    <w:p w:rsidR="00CF0160" w:rsidRPr="00CF0160" w:rsidRDefault="00CF0160" w:rsidP="00CF0160">
      <w:pPr>
        <w:rPr>
          <w:rFonts w:ascii="Courier New" w:eastAsia="MS Mincho" w:hAnsi="Courier New" w:cs="Courier New"/>
          <w:sz w:val="20"/>
          <w:szCs w:val="20"/>
        </w:rPr>
      </w:pPr>
    </w:p>
    <w:p w:rsidR="00CF0160" w:rsidRDefault="00CF0160" w:rsidP="00CF01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CF0160" w:rsidRDefault="00CF0160" w:rsidP="00CF01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CF0160" w:rsidRDefault="00CF0160" w:rsidP="00CF01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CF0160" w:rsidRDefault="00CF0160" w:rsidP="00CF01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CF0160" w:rsidRDefault="00CF0160" w:rsidP="00CF01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CF0160" w:rsidRDefault="00CF0160" w:rsidP="00CF01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CF0160" w:rsidRDefault="00CF0160" w:rsidP="00CF01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CF0160" w:rsidRDefault="00CF0160" w:rsidP="00CF01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CF0160" w:rsidRDefault="00CF0160" w:rsidP="00CF01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CF0160" w:rsidRDefault="00CF0160" w:rsidP="00CF01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CF0160" w:rsidRPr="00CF0160" w:rsidRDefault="00CF0160" w:rsidP="00CF0160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CF0160">
        <w:rPr>
          <w:rFonts w:ascii="Arial" w:hAnsi="Arial" w:cs="Arial"/>
          <w:b/>
          <w:bCs/>
          <w:sz w:val="20"/>
          <w:szCs w:val="20"/>
        </w:rPr>
        <w:t>Ведомость размещения пешеходных дорожек (тротуаров)</w:t>
      </w:r>
    </w:p>
    <w:p w:rsidR="00CF0160" w:rsidRPr="00CF0160" w:rsidRDefault="00CF0160" w:rsidP="00CF0160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CF0160">
        <w:rPr>
          <w:rFonts w:ascii="Arial" w:eastAsia="MS Mincho" w:hAnsi="Arial" w:cs="Arial"/>
          <w:b/>
          <w:bCs/>
          <w:i/>
          <w:iCs/>
          <w:sz w:val="20"/>
          <w:szCs w:val="20"/>
        </w:rPr>
        <w:t>переулок Садовый</w:t>
      </w:r>
    </w:p>
    <w:p w:rsidR="00CF0160" w:rsidRPr="00CF0160" w:rsidRDefault="00CF0160" w:rsidP="00CF0160">
      <w:pPr>
        <w:keepNext/>
        <w:jc w:val="right"/>
        <w:outlineLvl w:val="0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CF0160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CF0160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0+339</w:t>
      </w:r>
    </w:p>
    <w:p w:rsidR="00CF0160" w:rsidRPr="00CF0160" w:rsidRDefault="00CF0160" w:rsidP="00CF0160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CF0160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CF0160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CF0160" w:rsidRPr="00CF0160" w:rsidRDefault="00CF0160" w:rsidP="00CF0160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526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81"/>
        <w:gridCol w:w="907"/>
        <w:gridCol w:w="907"/>
        <w:gridCol w:w="1361"/>
        <w:gridCol w:w="1588"/>
        <w:gridCol w:w="2154"/>
        <w:gridCol w:w="1928"/>
      </w:tblGrid>
      <w:tr w:rsidR="00CF0160" w:rsidRPr="00CF0160" w:rsidTr="003940CC">
        <w:trPr>
          <w:trHeight w:val="25"/>
          <w:tblHeader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CF0160" w:rsidRPr="00CF0160" w:rsidTr="003940CC">
        <w:trPr>
          <w:trHeight w:val="25"/>
          <w:tblHeader/>
          <w:jc w:val="center"/>
        </w:trPr>
        <w:tc>
          <w:tcPr>
            <w:tcW w:w="68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9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36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58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</w:tr>
      <w:tr w:rsidR="00CF0160" w:rsidRPr="00CF0160" w:rsidTr="003940CC">
        <w:trPr>
          <w:trHeight w:val="25"/>
          <w:tblHeader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160" w:rsidRPr="00CF0160" w:rsidRDefault="00CF0160" w:rsidP="00CF01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60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CF0160" w:rsidRPr="00CF0160" w:rsidTr="003940CC">
        <w:trPr>
          <w:trHeight w:val="25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669,92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0160" w:rsidRPr="00CF0160" w:rsidTr="003940CC">
        <w:trPr>
          <w:trHeight w:val="25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0+337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334,96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0160" w:rsidRPr="00CF0160" w:rsidTr="003940CC">
        <w:trPr>
          <w:trHeight w:val="25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0+337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  <w:r w:rsidRPr="00CF0160">
              <w:rPr>
                <w:rFonts w:ascii="Arial" w:hAnsi="Arial" w:cs="Arial"/>
                <w:sz w:val="20"/>
                <w:szCs w:val="20"/>
              </w:rPr>
              <w:t>334,96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60" w:rsidRPr="00CF0160" w:rsidRDefault="00CF0160" w:rsidP="00CF01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F0160" w:rsidRPr="00CF0160" w:rsidRDefault="00CF0160" w:rsidP="00CF0160">
      <w:pPr>
        <w:rPr>
          <w:rFonts w:ascii="Courier New" w:eastAsia="MS Mincho" w:hAnsi="Courier New" w:cs="Courier New"/>
          <w:sz w:val="20"/>
          <w:szCs w:val="20"/>
        </w:rPr>
      </w:pPr>
    </w:p>
    <w:p w:rsidR="00CF0160" w:rsidRPr="00CF0160" w:rsidRDefault="00CF0160" w:rsidP="00CF0160">
      <w:pPr>
        <w:rPr>
          <w:rFonts w:ascii="Courier New" w:eastAsia="MS Mincho" w:hAnsi="Courier New" w:cs="Courier New"/>
          <w:sz w:val="20"/>
          <w:szCs w:val="20"/>
        </w:rPr>
      </w:pPr>
    </w:p>
    <w:p w:rsidR="00CF0160" w:rsidRPr="00E21649" w:rsidRDefault="00CF0160">
      <w:pPr>
        <w:pStyle w:val="a3"/>
        <w:rPr>
          <w:rFonts w:eastAsia="MS Mincho"/>
        </w:rPr>
      </w:pPr>
    </w:p>
    <w:sectPr w:rsidR="00CF0160" w:rsidRPr="00E21649" w:rsidSect="00CF0160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E21649"/>
    <w:rsid w:val="001842E0"/>
    <w:rsid w:val="00215347"/>
    <w:rsid w:val="00CF0160"/>
    <w:rsid w:val="00CF1149"/>
    <w:rsid w:val="00E21649"/>
    <w:rsid w:val="00FB5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A9D"/>
    <w:rPr>
      <w:sz w:val="24"/>
      <w:szCs w:val="24"/>
    </w:rPr>
  </w:style>
  <w:style w:type="paragraph" w:styleId="1">
    <w:name w:val="heading 1"/>
    <w:basedOn w:val="a"/>
    <w:next w:val="a"/>
    <w:qFormat/>
    <w:rsid w:val="00FB5A9D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FB5A9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0</TotalTime>
  <Pages>2</Pages>
  <Words>238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1601-01-01T00:00:00Z</cp:lastPrinted>
  <dcterms:created xsi:type="dcterms:W3CDTF">2019-06-09T09:00:00Z</dcterms:created>
  <dcterms:modified xsi:type="dcterms:W3CDTF">2019-06-09T09:00:00Z</dcterms:modified>
</cp:coreProperties>
</file>